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F153" w14:textId="0DDA95A9" w:rsidR="008D712F" w:rsidRPr="008D712F" w:rsidRDefault="008D712F" w:rsidP="008D712F">
      <w:pPr>
        <w:pStyle w:val="Titel"/>
        <w:rPr>
          <w:sz w:val="36"/>
          <w:szCs w:val="28"/>
        </w:rPr>
      </w:pPr>
      <w:bookmarkStart w:id="0" w:name="_Toc508229718"/>
      <w:r w:rsidRPr="008D712F">
        <w:rPr>
          <w:sz w:val="36"/>
          <w:szCs w:val="28"/>
        </w:rPr>
        <w:t>Projekt</w:t>
      </w:r>
      <w:r w:rsidR="00CE2089">
        <w:rPr>
          <w:sz w:val="36"/>
          <w:szCs w:val="28"/>
        </w:rPr>
        <w:t>idee</w:t>
      </w:r>
      <w:bookmarkEnd w:id="0"/>
    </w:p>
    <w:tbl>
      <w:tblPr>
        <w:tblStyle w:val="Tabellenraster"/>
        <w:tblW w:w="10214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ook w:val="01E0" w:firstRow="1" w:lastRow="1" w:firstColumn="1" w:lastColumn="1" w:noHBand="0" w:noVBand="0"/>
      </w:tblPr>
      <w:tblGrid>
        <w:gridCol w:w="2098"/>
        <w:gridCol w:w="2639"/>
        <w:gridCol w:w="2154"/>
        <w:gridCol w:w="3323"/>
      </w:tblGrid>
      <w:tr w:rsidR="00CE2089" w:rsidRPr="00073C48" w14:paraId="073A05D0" w14:textId="77777777" w:rsidTr="00CE2089">
        <w:trPr>
          <w:cantSplit/>
          <w:tblHeader/>
        </w:trPr>
        <w:tc>
          <w:tcPr>
            <w:tcW w:w="2098" w:type="dxa"/>
            <w:shd w:val="clear" w:color="auto" w:fill="707173"/>
          </w:tcPr>
          <w:p w14:paraId="459BCCD6" w14:textId="77777777" w:rsidR="00CE2089" w:rsidRPr="00073C48" w:rsidRDefault="00CE2089" w:rsidP="00757345">
            <w:pPr>
              <w:pStyle w:val="Tabelle-berschriftW"/>
            </w:pPr>
            <w:r w:rsidRPr="00073C48">
              <w:t>Projektidee</w:t>
            </w:r>
          </w:p>
        </w:tc>
        <w:tc>
          <w:tcPr>
            <w:tcW w:w="8116" w:type="dxa"/>
            <w:gridSpan w:val="3"/>
            <w:shd w:val="clear" w:color="auto" w:fill="auto"/>
          </w:tcPr>
          <w:p w14:paraId="050E0DF4" w14:textId="77777777" w:rsidR="00CE2089" w:rsidRPr="00073C48" w:rsidRDefault="00CE2089" w:rsidP="00757345">
            <w:pPr>
              <w:pStyle w:val="Tabelle-berschriftS"/>
            </w:pPr>
          </w:p>
        </w:tc>
      </w:tr>
      <w:tr w:rsidR="00CE2089" w:rsidRPr="00073C48" w14:paraId="4E5CF4B5" w14:textId="77777777" w:rsidTr="00CE2089">
        <w:trPr>
          <w:cantSplit/>
          <w:trHeight w:val="408"/>
        </w:trPr>
        <w:tc>
          <w:tcPr>
            <w:tcW w:w="2098" w:type="dxa"/>
            <w:shd w:val="clear" w:color="auto" w:fill="707173"/>
          </w:tcPr>
          <w:p w14:paraId="57FDAA91" w14:textId="77777777" w:rsidR="00CE2089" w:rsidRPr="00073C48" w:rsidRDefault="00CE2089" w:rsidP="00757345">
            <w:pPr>
              <w:pStyle w:val="Tabelle-berschriftW"/>
            </w:pPr>
            <w:r w:rsidRPr="00073C48">
              <w:t>Antragsteller</w:t>
            </w:r>
          </w:p>
        </w:tc>
        <w:tc>
          <w:tcPr>
            <w:tcW w:w="8116" w:type="dxa"/>
            <w:gridSpan w:val="3"/>
            <w:shd w:val="clear" w:color="auto" w:fill="auto"/>
          </w:tcPr>
          <w:p w14:paraId="39856ABF" w14:textId="77777777" w:rsidR="00CE2089" w:rsidRPr="00073C48" w:rsidRDefault="00CE2089" w:rsidP="00757345">
            <w:pPr>
              <w:pStyle w:val="Tabelle-Standard"/>
            </w:pPr>
          </w:p>
        </w:tc>
      </w:tr>
      <w:tr w:rsidR="00CE2089" w:rsidRPr="00073C48" w14:paraId="2C223218" w14:textId="77777777" w:rsidTr="00CE2089">
        <w:trPr>
          <w:cantSplit/>
          <w:trHeight w:val="1417"/>
        </w:trPr>
        <w:tc>
          <w:tcPr>
            <w:tcW w:w="2098" w:type="dxa"/>
            <w:shd w:val="clear" w:color="auto" w:fill="707173"/>
          </w:tcPr>
          <w:p w14:paraId="5F249CFE" w14:textId="77777777" w:rsidR="00CE2089" w:rsidRPr="00073C48" w:rsidRDefault="00CE2089" w:rsidP="00757345">
            <w:pPr>
              <w:pStyle w:val="Tabelle-berschriftW"/>
            </w:pPr>
            <w:r w:rsidRPr="00073C48">
              <w:t>Beschreibung</w:t>
            </w:r>
          </w:p>
        </w:tc>
        <w:tc>
          <w:tcPr>
            <w:tcW w:w="8116" w:type="dxa"/>
            <w:gridSpan w:val="3"/>
            <w:shd w:val="clear" w:color="auto" w:fill="auto"/>
          </w:tcPr>
          <w:p w14:paraId="1AA7A2EE" w14:textId="77777777" w:rsidR="00CE2089" w:rsidRPr="00073C48" w:rsidRDefault="00CE2089" w:rsidP="00757345">
            <w:pPr>
              <w:pStyle w:val="Tabelle-Standard"/>
            </w:pPr>
          </w:p>
        </w:tc>
      </w:tr>
      <w:tr w:rsidR="00CE2089" w:rsidRPr="00073C48" w14:paraId="481B6379" w14:textId="77777777" w:rsidTr="00CE2089">
        <w:trPr>
          <w:cantSplit/>
          <w:trHeight w:val="1417"/>
        </w:trPr>
        <w:tc>
          <w:tcPr>
            <w:tcW w:w="2098" w:type="dxa"/>
            <w:shd w:val="clear" w:color="auto" w:fill="707173"/>
          </w:tcPr>
          <w:p w14:paraId="36E88DF3" w14:textId="77777777" w:rsidR="00CE2089" w:rsidRPr="00073C48" w:rsidRDefault="00CE2089" w:rsidP="00757345">
            <w:pPr>
              <w:pStyle w:val="Tabelle-berschriftW"/>
            </w:pPr>
            <w:r w:rsidRPr="00073C48">
              <w:t>Motivation / erwarteter Nutzen</w:t>
            </w:r>
          </w:p>
        </w:tc>
        <w:tc>
          <w:tcPr>
            <w:tcW w:w="8116" w:type="dxa"/>
            <w:gridSpan w:val="3"/>
            <w:shd w:val="clear" w:color="auto" w:fill="auto"/>
          </w:tcPr>
          <w:p w14:paraId="129A64D8" w14:textId="77777777" w:rsidR="00CE2089" w:rsidRPr="00073C48" w:rsidRDefault="00CE2089" w:rsidP="00757345">
            <w:pPr>
              <w:pStyle w:val="Tabelle-Standard"/>
            </w:pPr>
          </w:p>
        </w:tc>
      </w:tr>
      <w:tr w:rsidR="00CE2089" w:rsidRPr="00073C48" w14:paraId="17FAF2A3" w14:textId="77777777" w:rsidTr="00CE2089">
        <w:trPr>
          <w:cantSplit/>
          <w:trHeight w:val="1417"/>
        </w:trPr>
        <w:tc>
          <w:tcPr>
            <w:tcW w:w="2098" w:type="dxa"/>
            <w:shd w:val="clear" w:color="auto" w:fill="707173"/>
          </w:tcPr>
          <w:p w14:paraId="5DC3EADA" w14:textId="77777777" w:rsidR="00CE2089" w:rsidRPr="00073C48" w:rsidRDefault="00CE2089" w:rsidP="00757345">
            <w:pPr>
              <w:pStyle w:val="Tabelle-berschriftW"/>
            </w:pPr>
            <w:r w:rsidRPr="00073C48">
              <w:t>Ziele</w:t>
            </w:r>
          </w:p>
        </w:tc>
        <w:tc>
          <w:tcPr>
            <w:tcW w:w="8116" w:type="dxa"/>
            <w:gridSpan w:val="3"/>
            <w:shd w:val="clear" w:color="auto" w:fill="auto"/>
          </w:tcPr>
          <w:p w14:paraId="40159B7D" w14:textId="77777777" w:rsidR="00CE2089" w:rsidRPr="00073C48" w:rsidRDefault="00CE2089" w:rsidP="00757345">
            <w:pPr>
              <w:pStyle w:val="Tabelle-Standard"/>
            </w:pPr>
          </w:p>
        </w:tc>
      </w:tr>
      <w:tr w:rsidR="00CE2089" w:rsidRPr="00073C48" w14:paraId="6A61D7C7" w14:textId="77777777" w:rsidTr="00CE2089">
        <w:trPr>
          <w:cantSplit/>
          <w:trHeight w:val="1134"/>
        </w:trPr>
        <w:tc>
          <w:tcPr>
            <w:tcW w:w="2098" w:type="dxa"/>
            <w:shd w:val="clear" w:color="auto" w:fill="707173"/>
          </w:tcPr>
          <w:p w14:paraId="113B2418" w14:textId="77777777" w:rsidR="00CE2089" w:rsidRPr="00073C48" w:rsidRDefault="00CE2089" w:rsidP="00757345">
            <w:pPr>
              <w:pStyle w:val="Tabelle-berschriftW"/>
            </w:pPr>
            <w:r w:rsidRPr="00073C48">
              <w:t>Nicht-Ziele</w:t>
            </w:r>
          </w:p>
        </w:tc>
        <w:tc>
          <w:tcPr>
            <w:tcW w:w="8116" w:type="dxa"/>
            <w:gridSpan w:val="3"/>
            <w:shd w:val="clear" w:color="auto" w:fill="auto"/>
          </w:tcPr>
          <w:p w14:paraId="24E46E22" w14:textId="77777777" w:rsidR="00CE2089" w:rsidRPr="00073C48" w:rsidRDefault="00CE2089" w:rsidP="00757345">
            <w:pPr>
              <w:pStyle w:val="Tabelle-Standard"/>
            </w:pPr>
          </w:p>
        </w:tc>
      </w:tr>
      <w:tr w:rsidR="00CE2089" w:rsidRPr="00073C48" w14:paraId="1356B553" w14:textId="77777777" w:rsidTr="00CE2089">
        <w:trPr>
          <w:cantSplit/>
          <w:trHeight w:val="680"/>
        </w:trPr>
        <w:tc>
          <w:tcPr>
            <w:tcW w:w="2098" w:type="dxa"/>
            <w:shd w:val="clear" w:color="auto" w:fill="707173"/>
          </w:tcPr>
          <w:p w14:paraId="469FEDCB" w14:textId="77777777" w:rsidR="00CE2089" w:rsidRPr="00073C48" w:rsidRDefault="00CE2089" w:rsidP="00757345">
            <w:pPr>
              <w:pStyle w:val="Tabelle-berschriftW"/>
            </w:pPr>
            <w:r w:rsidRPr="00073C48">
              <w:t>Voraussichtliche Dauer</w:t>
            </w:r>
          </w:p>
        </w:tc>
        <w:tc>
          <w:tcPr>
            <w:tcW w:w="2639" w:type="dxa"/>
            <w:shd w:val="clear" w:color="auto" w:fill="auto"/>
          </w:tcPr>
          <w:p w14:paraId="0072724C" w14:textId="77777777" w:rsidR="00CE2089" w:rsidRPr="00073C48" w:rsidRDefault="00CE2089" w:rsidP="00757345">
            <w:pPr>
              <w:pStyle w:val="Tabelle-Standard"/>
            </w:pPr>
          </w:p>
        </w:tc>
        <w:tc>
          <w:tcPr>
            <w:tcW w:w="2154" w:type="dxa"/>
            <w:shd w:val="clear" w:color="auto" w:fill="707173"/>
          </w:tcPr>
          <w:p w14:paraId="41977027" w14:textId="77777777" w:rsidR="00CE2089" w:rsidRPr="00073C48" w:rsidRDefault="00CE2089" w:rsidP="00757345">
            <w:pPr>
              <w:pStyle w:val="Tabelle-berschriftW"/>
            </w:pPr>
            <w:r w:rsidRPr="00073C48">
              <w:t>Benötigter Endtermin</w:t>
            </w:r>
          </w:p>
        </w:tc>
        <w:tc>
          <w:tcPr>
            <w:tcW w:w="3323" w:type="dxa"/>
            <w:shd w:val="clear" w:color="auto" w:fill="auto"/>
          </w:tcPr>
          <w:p w14:paraId="69B657E4" w14:textId="77777777" w:rsidR="00CE2089" w:rsidRPr="00073C48" w:rsidRDefault="00CE2089" w:rsidP="00757345">
            <w:pPr>
              <w:pStyle w:val="Tabelle-Standard"/>
            </w:pPr>
          </w:p>
        </w:tc>
      </w:tr>
      <w:tr w:rsidR="00CE2089" w:rsidRPr="00073C48" w14:paraId="10386E3B" w14:textId="77777777" w:rsidTr="00CE2089">
        <w:trPr>
          <w:cantSplit/>
          <w:trHeight w:val="680"/>
        </w:trPr>
        <w:tc>
          <w:tcPr>
            <w:tcW w:w="2098" w:type="dxa"/>
            <w:shd w:val="clear" w:color="auto" w:fill="707173"/>
          </w:tcPr>
          <w:p w14:paraId="0076EF6C" w14:textId="77777777" w:rsidR="00CE2089" w:rsidRPr="00073C48" w:rsidRDefault="00CE2089" w:rsidP="00757345">
            <w:pPr>
              <w:pStyle w:val="Tabelle-berschriftW"/>
            </w:pPr>
            <w:r w:rsidRPr="00073C48">
              <w:t>Grober Aufwand in PT</w:t>
            </w:r>
          </w:p>
        </w:tc>
        <w:tc>
          <w:tcPr>
            <w:tcW w:w="2639" w:type="dxa"/>
            <w:shd w:val="clear" w:color="auto" w:fill="auto"/>
          </w:tcPr>
          <w:p w14:paraId="6DCBB389" w14:textId="77777777" w:rsidR="00CE2089" w:rsidRPr="00073C48" w:rsidRDefault="00CE2089" w:rsidP="00757345">
            <w:pPr>
              <w:pStyle w:val="Tabelle-Standard"/>
            </w:pPr>
          </w:p>
        </w:tc>
        <w:tc>
          <w:tcPr>
            <w:tcW w:w="2154" w:type="dxa"/>
            <w:shd w:val="clear" w:color="auto" w:fill="707173"/>
          </w:tcPr>
          <w:p w14:paraId="3AB37C8B" w14:textId="77777777" w:rsidR="00CE2089" w:rsidRPr="00073C48" w:rsidRDefault="00CE2089" w:rsidP="00757345">
            <w:pPr>
              <w:pStyle w:val="Tabelle-berschriftW"/>
            </w:pPr>
            <w:r w:rsidRPr="00073C48">
              <w:t>Grober Finanzbedarf in €</w:t>
            </w:r>
          </w:p>
        </w:tc>
        <w:tc>
          <w:tcPr>
            <w:tcW w:w="3323" w:type="dxa"/>
            <w:shd w:val="clear" w:color="auto" w:fill="auto"/>
          </w:tcPr>
          <w:p w14:paraId="12BDA38F" w14:textId="77777777" w:rsidR="00CE2089" w:rsidRPr="00073C48" w:rsidRDefault="00CE2089" w:rsidP="00757345">
            <w:pPr>
              <w:pStyle w:val="Tabelle-Standard"/>
            </w:pPr>
          </w:p>
        </w:tc>
      </w:tr>
      <w:tr w:rsidR="00CE2089" w:rsidRPr="00073C48" w14:paraId="3E63A7D6" w14:textId="77777777" w:rsidTr="00CE2089">
        <w:trPr>
          <w:cantSplit/>
          <w:trHeight w:val="1701"/>
        </w:trPr>
        <w:tc>
          <w:tcPr>
            <w:tcW w:w="2098" w:type="dxa"/>
            <w:shd w:val="clear" w:color="auto" w:fill="707173"/>
          </w:tcPr>
          <w:p w14:paraId="5FE999A2" w14:textId="77777777" w:rsidR="00CE2089" w:rsidRPr="00073C48" w:rsidRDefault="00CE2089" w:rsidP="00757345">
            <w:pPr>
              <w:pStyle w:val="Tabelle-berschriftW"/>
            </w:pPr>
            <w:r w:rsidRPr="00073C48">
              <w:t>Vorschlag Projektleiter/-in</w:t>
            </w:r>
          </w:p>
        </w:tc>
        <w:tc>
          <w:tcPr>
            <w:tcW w:w="2639" w:type="dxa"/>
            <w:shd w:val="clear" w:color="auto" w:fill="auto"/>
          </w:tcPr>
          <w:p w14:paraId="1FB7D1A4" w14:textId="77777777" w:rsidR="00CE2089" w:rsidRPr="00073C48" w:rsidRDefault="00CE2089" w:rsidP="00757345">
            <w:pPr>
              <w:pStyle w:val="Tabelle-Standard"/>
            </w:pPr>
          </w:p>
        </w:tc>
        <w:tc>
          <w:tcPr>
            <w:tcW w:w="2154" w:type="dxa"/>
            <w:shd w:val="clear" w:color="auto" w:fill="707173"/>
          </w:tcPr>
          <w:p w14:paraId="69F248BB" w14:textId="77777777" w:rsidR="00CE2089" w:rsidRPr="00073C48" w:rsidRDefault="00CE2089" w:rsidP="00757345">
            <w:pPr>
              <w:pStyle w:val="Tabelle-berschriftW"/>
            </w:pPr>
            <w:r w:rsidRPr="00073C48">
              <w:t>Vorschlag</w:t>
            </w:r>
          </w:p>
          <w:p w14:paraId="0EDD2B11" w14:textId="77777777" w:rsidR="00CE2089" w:rsidRPr="00073C48" w:rsidRDefault="00CE2089" w:rsidP="00757345">
            <w:pPr>
              <w:pStyle w:val="Tabelle-berschriftW"/>
            </w:pPr>
            <w:r w:rsidRPr="00073C48">
              <w:t>Projektteam</w:t>
            </w:r>
          </w:p>
        </w:tc>
        <w:tc>
          <w:tcPr>
            <w:tcW w:w="3323" w:type="dxa"/>
            <w:shd w:val="clear" w:color="auto" w:fill="auto"/>
          </w:tcPr>
          <w:p w14:paraId="55C9EBB0" w14:textId="77777777" w:rsidR="00CE2089" w:rsidRPr="00073C48" w:rsidRDefault="00CE2089" w:rsidP="00757345">
            <w:pPr>
              <w:pStyle w:val="Tabelle-Standard"/>
            </w:pPr>
          </w:p>
        </w:tc>
      </w:tr>
      <w:tr w:rsidR="00CE2089" w:rsidRPr="00073C48" w14:paraId="346AA83E" w14:textId="77777777" w:rsidTr="00CE2089">
        <w:trPr>
          <w:cantSplit/>
          <w:trHeight w:val="1134"/>
        </w:trPr>
        <w:tc>
          <w:tcPr>
            <w:tcW w:w="2098" w:type="dxa"/>
            <w:shd w:val="clear" w:color="auto" w:fill="707173"/>
          </w:tcPr>
          <w:p w14:paraId="102AA1F9" w14:textId="77777777" w:rsidR="00CE2089" w:rsidRPr="00073C48" w:rsidRDefault="00CE2089" w:rsidP="00757345">
            <w:pPr>
              <w:pStyle w:val="Tabelle-berschriftW"/>
            </w:pPr>
            <w:r w:rsidRPr="00073C48">
              <w:t>Risiken</w:t>
            </w:r>
          </w:p>
        </w:tc>
        <w:tc>
          <w:tcPr>
            <w:tcW w:w="8116" w:type="dxa"/>
            <w:gridSpan w:val="3"/>
            <w:shd w:val="clear" w:color="auto" w:fill="auto"/>
          </w:tcPr>
          <w:p w14:paraId="4E949025" w14:textId="77777777" w:rsidR="00CE2089" w:rsidRPr="00073C48" w:rsidRDefault="00CE2089" w:rsidP="00757345">
            <w:pPr>
              <w:pStyle w:val="Tabelle-Standard"/>
            </w:pPr>
          </w:p>
        </w:tc>
      </w:tr>
      <w:tr w:rsidR="00CE2089" w:rsidRPr="00073C48" w14:paraId="465C82CD" w14:textId="77777777" w:rsidTr="00CE2089">
        <w:trPr>
          <w:cantSplit/>
          <w:trHeight w:val="1134"/>
        </w:trPr>
        <w:tc>
          <w:tcPr>
            <w:tcW w:w="2098" w:type="dxa"/>
            <w:shd w:val="clear" w:color="auto" w:fill="707173"/>
          </w:tcPr>
          <w:p w14:paraId="7AC53354" w14:textId="77777777" w:rsidR="00CE2089" w:rsidRPr="00073C48" w:rsidRDefault="00CE2089" w:rsidP="00757345">
            <w:pPr>
              <w:pStyle w:val="Tabelle-berschriftW"/>
            </w:pPr>
            <w:r w:rsidRPr="00073C48">
              <w:t>Bemerkungen</w:t>
            </w:r>
          </w:p>
        </w:tc>
        <w:tc>
          <w:tcPr>
            <w:tcW w:w="8116" w:type="dxa"/>
            <w:gridSpan w:val="3"/>
            <w:shd w:val="clear" w:color="auto" w:fill="auto"/>
          </w:tcPr>
          <w:p w14:paraId="7A4F116D" w14:textId="77777777" w:rsidR="00CE2089" w:rsidRPr="00073C48" w:rsidRDefault="00CE2089" w:rsidP="00757345">
            <w:pPr>
              <w:pStyle w:val="Tabellezentriert"/>
              <w:jc w:val="left"/>
            </w:pPr>
          </w:p>
        </w:tc>
      </w:tr>
    </w:tbl>
    <w:p w14:paraId="67F6F7B3" w14:textId="77777777" w:rsidR="00927970" w:rsidRDefault="00927970" w:rsidP="008D712F"/>
    <w:sectPr w:rsidR="00927970" w:rsidSect="009A4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948" w:right="567" w:bottom="1134" w:left="1134" w:header="567" w:footer="567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C8D57" w14:textId="77777777" w:rsidR="005D4771" w:rsidRDefault="005D4771" w:rsidP="00795E78">
      <w:r>
        <w:separator/>
      </w:r>
    </w:p>
    <w:p w14:paraId="39D7395E" w14:textId="77777777" w:rsidR="005D4771" w:rsidRDefault="005D4771" w:rsidP="00795E78"/>
    <w:p w14:paraId="10C0A12B" w14:textId="77777777" w:rsidR="005D4771" w:rsidRDefault="005D4771" w:rsidP="00795E78"/>
    <w:p w14:paraId="48F3B62D" w14:textId="77777777" w:rsidR="005D4771" w:rsidRDefault="005D4771" w:rsidP="00795E78"/>
    <w:p w14:paraId="48A0C818" w14:textId="77777777" w:rsidR="005D4771" w:rsidRDefault="005D4771" w:rsidP="00795E78"/>
  </w:endnote>
  <w:endnote w:type="continuationSeparator" w:id="0">
    <w:p w14:paraId="5411E46E" w14:textId="77777777" w:rsidR="005D4771" w:rsidRDefault="005D4771" w:rsidP="00795E78">
      <w:r>
        <w:continuationSeparator/>
      </w:r>
    </w:p>
    <w:p w14:paraId="4D752B00" w14:textId="77777777" w:rsidR="005D4771" w:rsidRDefault="005D4771" w:rsidP="00795E78"/>
    <w:p w14:paraId="22FF6D14" w14:textId="77777777" w:rsidR="005D4771" w:rsidRDefault="005D4771" w:rsidP="00795E78"/>
    <w:p w14:paraId="3C085615" w14:textId="77777777" w:rsidR="005D4771" w:rsidRDefault="005D4771" w:rsidP="00795E78"/>
    <w:p w14:paraId="26DB37DA" w14:textId="77777777" w:rsidR="005D4771" w:rsidRDefault="005D4771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EECB1" w14:textId="77777777" w:rsidR="00FD75C9" w:rsidRDefault="00FD75C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F0F0" w14:textId="77777777" w:rsidR="00F11F94" w:rsidRDefault="00F11F94" w:rsidP="00903998">
    <w:pPr>
      <w:pStyle w:val="Fuzeile"/>
      <w:ind w:right="0"/>
    </w:pPr>
  </w:p>
  <w:p w14:paraId="290A11AA" w14:textId="77777777" w:rsidR="00544BFF" w:rsidRDefault="00544BFF" w:rsidP="00903998">
    <w:pPr>
      <w:pStyle w:val="Fuzeile"/>
      <w:ind w:right="0"/>
    </w:pPr>
  </w:p>
  <w:p w14:paraId="02545E95" w14:textId="77777777" w:rsidR="00F11F94" w:rsidRPr="00D916FF" w:rsidRDefault="009A405B" w:rsidP="00903998">
    <w:pPr>
      <w:pStyle w:val="Fuzeile"/>
      <w:ind w:right="0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6EF6AF4" wp14:editId="19E6D315">
              <wp:simplePos x="0" y="0"/>
              <wp:positionH relativeFrom="column">
                <wp:posOffset>5715</wp:posOffset>
              </wp:positionH>
              <wp:positionV relativeFrom="paragraph">
                <wp:posOffset>-96520</wp:posOffset>
              </wp:positionV>
              <wp:extent cx="6480000" cy="14605"/>
              <wp:effectExtent l="0" t="0" r="0" b="444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80000" cy="1460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16B1ACA4" id="Rectangle 2" o:spid="_x0000_s1026" style="position:absolute;margin-left:.45pt;margin-top:-7.6pt;width:510.25pt;height:1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" fillcolor="#d9dadb" stroked="f"/>
          </w:pict>
        </mc:Fallback>
      </mc:AlternateContent>
    </w:r>
  </w:p>
  <w:p w14:paraId="79BD39F7" w14:textId="77777777" w:rsidR="00544BFF" w:rsidRDefault="00F11F94" w:rsidP="00903998">
    <w:pPr>
      <w:pStyle w:val="Fuzeile"/>
      <w:ind w:right="0"/>
    </w:pPr>
    <w:r w:rsidRPr="002E210F">
      <w:t xml:space="preserve">Seite </w:t>
    </w:r>
    <w:r w:rsidRPr="002E210F">
      <w:fldChar w:fldCharType="begin"/>
    </w:r>
    <w:r w:rsidRPr="002E210F">
      <w:instrText xml:space="preserve"> PAGE </w:instrText>
    </w:r>
    <w:r w:rsidRPr="002E210F">
      <w:fldChar w:fldCharType="separate"/>
    </w:r>
    <w:r w:rsidR="00927970">
      <w:rPr>
        <w:noProof/>
      </w:rPr>
      <w:t>2</w:t>
    </w:r>
    <w:r w:rsidRPr="002E210F">
      <w:fldChar w:fldCharType="end"/>
    </w:r>
    <w:r w:rsidRPr="002E210F">
      <w:t xml:space="preserve"> von </w:t>
    </w:r>
    <w:fldSimple w:instr=" NUMPAGES ">
      <w:r w:rsidR="0092797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A0CEC" w14:textId="77777777" w:rsidR="00FD75C9" w:rsidRDefault="00FD75C9" w:rsidP="00FD75C9">
    <w:pPr>
      <w:pStyle w:val="Fuzeile"/>
      <w:pBdr>
        <w:bottom w:val="single" w:sz="12" w:space="1" w:color="D9DADB"/>
      </w:pBdr>
      <w:ind w:right="0"/>
      <w:jc w:val="left"/>
    </w:pPr>
    <w:r>
      <w:tab/>
    </w:r>
  </w:p>
  <w:p w14:paraId="7D0EB523" w14:textId="77777777" w:rsidR="00FD75C9" w:rsidRDefault="00FD75C9" w:rsidP="00FD75C9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rFonts w:eastAsia="Arial" w:cs="Arial"/>
        <w:noProof/>
        <w:color w:val="808080"/>
        <w:sz w:val="16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3E232141" wp14:editId="64BF9A12">
              <wp:simplePos x="0" y="0"/>
              <wp:positionH relativeFrom="column">
                <wp:posOffset>52322</wp:posOffset>
              </wp:positionH>
              <wp:positionV relativeFrom="paragraph">
                <wp:posOffset>25719</wp:posOffset>
              </wp:positionV>
              <wp:extent cx="1039349" cy="408925"/>
              <wp:effectExtent l="0" t="0" r="8890" b="0"/>
              <wp:wrapNone/>
              <wp:docPr id="2113418418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349" cy="408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302111E" w14:textId="77777777" w:rsidR="00FD75C9" w:rsidRPr="00D2165F" w:rsidRDefault="00FD75C9" w:rsidP="00FD75C9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1EF80A9" wp14:editId="2C279CE5">
                                <wp:extent cx="884820" cy="307303"/>
                                <wp:effectExtent l="0" t="0" r="0" b="0"/>
                                <wp:docPr id="527868775" name="Grafik 52786877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27868775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4820" cy="30730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232141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4.1pt;margin-top:2.05pt;width:81.85pt;height:32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" fillcolor="white [3201]" stroked="f" strokeweight=".5pt">
              <v:textbox>
                <w:txbxContent>
                  <w:p w14:paraId="0302111E" w14:textId="77777777" w:rsidR="00FD75C9" w:rsidRPr="00D2165F" w:rsidRDefault="00FD75C9" w:rsidP="00FD75C9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1EF80A9" wp14:editId="2C279CE5">
                          <wp:extent cx="884820" cy="307303"/>
                          <wp:effectExtent l="0" t="0" r="0" b="0"/>
                          <wp:docPr id="527868775" name="Grafik 52786877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27868775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4820" cy="30730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 w:rsidRPr="00C1087A">
      <w:rPr>
        <w:sz w:val="16"/>
        <w:szCs w:val="16"/>
      </w:rPr>
      <w:t xml:space="preserve">Seite </w:t>
    </w:r>
    <w:r w:rsidRPr="00C1087A">
      <w:rPr>
        <w:sz w:val="16"/>
        <w:szCs w:val="16"/>
      </w:rPr>
      <w:fldChar w:fldCharType="begin"/>
    </w:r>
    <w:r w:rsidRPr="00C1087A">
      <w:rPr>
        <w:sz w:val="16"/>
        <w:szCs w:val="16"/>
      </w:rPr>
      <w:instrText xml:space="preserve"> PAGE </w:instrText>
    </w:r>
    <w:r w:rsidRPr="00C1087A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C1087A">
      <w:rPr>
        <w:sz w:val="16"/>
        <w:szCs w:val="16"/>
      </w:rPr>
      <w:fldChar w:fldCharType="end"/>
    </w:r>
    <w:r w:rsidRPr="00C1087A">
      <w:rPr>
        <w:sz w:val="16"/>
        <w:szCs w:val="16"/>
      </w:rPr>
      <w:t xml:space="preserve"> von </w:t>
    </w:r>
    <w:r w:rsidRPr="00C1087A">
      <w:rPr>
        <w:sz w:val="16"/>
        <w:szCs w:val="16"/>
      </w:rPr>
      <w:fldChar w:fldCharType="begin"/>
    </w:r>
    <w:r w:rsidRPr="00C1087A">
      <w:rPr>
        <w:sz w:val="16"/>
        <w:szCs w:val="16"/>
      </w:rPr>
      <w:instrText xml:space="preserve"> NUMPAGES </w:instrText>
    </w:r>
    <w:r w:rsidRPr="00C1087A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C1087A">
      <w:rPr>
        <w:sz w:val="16"/>
        <w:szCs w:val="16"/>
      </w:rPr>
      <w:fldChar w:fldCharType="end"/>
    </w:r>
  </w:p>
  <w:p w14:paraId="38480636" w14:textId="77777777" w:rsidR="00FD75C9" w:rsidRPr="00611A6C" w:rsidRDefault="00FD75C9" w:rsidP="00FD75C9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tabs>
        <w:tab w:val="center" w:pos="4962"/>
      </w:tabs>
      <w:ind w:left="1701" w:right="567"/>
    </w:pPr>
    <w:r>
      <w:rPr>
        <w:rFonts w:eastAsia="Arial" w:cs="Arial"/>
        <w:color w:val="808080"/>
        <w:sz w:val="16"/>
      </w:rPr>
      <w:tab/>
    </w:r>
    <w:hyperlink r:id="rId3" w:history="1">
      <w:r w:rsidRPr="00D93320">
        <w:rPr>
          <w:rStyle w:val="Hyperlink"/>
          <w:rFonts w:eastAsia="Arial" w:cs="Arial"/>
          <w:sz w:val="16"/>
        </w:rPr>
        <w:t>Lizenz CC</w:t>
      </w:r>
      <w:r>
        <w:rPr>
          <w:rStyle w:val="Hyperlink"/>
          <w:rFonts w:eastAsia="Arial" w:cs="Arial"/>
          <w:sz w:val="16"/>
        </w:rPr>
        <w:t xml:space="preserve"> </w:t>
      </w:r>
      <w:r w:rsidRPr="00D93320">
        <w:rPr>
          <w:rStyle w:val="Hyperlink"/>
          <w:rFonts w:eastAsia="Arial" w:cs="Arial"/>
          <w:sz w:val="16"/>
        </w:rPr>
        <w:t xml:space="preserve">0 </w:t>
      </w:r>
      <w:r>
        <w:rPr>
          <w:rStyle w:val="Hyperlink"/>
          <w:rFonts w:eastAsia="Arial" w:cs="Arial"/>
          <w:sz w:val="16"/>
        </w:rPr>
        <w:t>1</w:t>
      </w:r>
      <w:r w:rsidRPr="00D93320">
        <w:rPr>
          <w:rStyle w:val="Hyperlink"/>
          <w:rFonts w:eastAsia="Arial" w:cs="Arial"/>
          <w:sz w:val="16"/>
        </w:rPr>
        <w:t>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33BBD" w14:textId="77777777" w:rsidR="005D4771" w:rsidRDefault="005D4771" w:rsidP="00795E78">
      <w:r>
        <w:separator/>
      </w:r>
    </w:p>
    <w:p w14:paraId="49F7877E" w14:textId="77777777" w:rsidR="005D4771" w:rsidRDefault="005D4771" w:rsidP="00795E78"/>
    <w:p w14:paraId="3815D1B4" w14:textId="77777777" w:rsidR="005D4771" w:rsidRDefault="005D4771" w:rsidP="00795E78"/>
    <w:p w14:paraId="381AB391" w14:textId="77777777" w:rsidR="005D4771" w:rsidRDefault="005D4771" w:rsidP="00795E78"/>
    <w:p w14:paraId="73679EF5" w14:textId="77777777" w:rsidR="005D4771" w:rsidRDefault="005D4771" w:rsidP="00795E78"/>
  </w:footnote>
  <w:footnote w:type="continuationSeparator" w:id="0">
    <w:p w14:paraId="5C21227C" w14:textId="77777777" w:rsidR="005D4771" w:rsidRDefault="005D4771" w:rsidP="00795E78">
      <w:r>
        <w:continuationSeparator/>
      </w:r>
    </w:p>
    <w:p w14:paraId="7E34CE81" w14:textId="77777777" w:rsidR="005D4771" w:rsidRDefault="005D4771" w:rsidP="00795E78"/>
    <w:p w14:paraId="4AE31470" w14:textId="77777777" w:rsidR="005D4771" w:rsidRDefault="005D4771" w:rsidP="00795E78"/>
    <w:p w14:paraId="0493E3FC" w14:textId="77777777" w:rsidR="005D4771" w:rsidRDefault="005D4771" w:rsidP="00795E78"/>
    <w:p w14:paraId="389DDF1D" w14:textId="77777777" w:rsidR="005D4771" w:rsidRDefault="005D4771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93121" w14:textId="77777777" w:rsidR="00FD75C9" w:rsidRDefault="00FD75C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E7BA78" wp14:editId="20E9730D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7560310" cy="75565"/>
              <wp:effectExtent l="0" t="0" r="254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3AFAB05" id="Rectangle 12" o:spid="_x0000_s1026" style="position:absolute;margin-left:0;margin-top:112.85pt;width:595.3pt;height:5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2189" w14:textId="77777777" w:rsidR="00E3124E" w:rsidRDefault="00927970" w:rsidP="00795E78">
    <w:r>
      <w:rPr>
        <w:rFonts w:cs="Arial"/>
        <w:noProof/>
      </w:rPr>
      <w:drawing>
        <wp:anchor distT="0" distB="0" distL="114300" distR="114300" simplePos="0" relativeHeight="251661824" behindDoc="1" locked="0" layoutInCell="1" allowOverlap="1" wp14:anchorId="473C8832" wp14:editId="7841CF8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742400"/>
          <wp:effectExtent l="0" t="0" r="3175" b="0"/>
          <wp:wrapNone/>
          <wp:docPr id="5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742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E36176" w14:textId="77777777" w:rsidR="00927970" w:rsidRDefault="009835ED" w:rsidP="009835ED">
    <w:pPr>
      <w:rPr>
        <w:rFonts w:cs="Arial"/>
        <w:caps/>
      </w:rPr>
    </w:pPr>
    <w:r>
      <w:rPr>
        <w:noProof/>
      </w:rPr>
      <w:drawing>
        <wp:inline distT="0" distB="0" distL="0" distR="0" wp14:anchorId="0FC2BD45" wp14:editId="2CBEE0E3">
          <wp:extent cx="2119486" cy="696595"/>
          <wp:effectExtent l="0" t="0" r="0" b="8255"/>
          <wp:docPr id="4" name="Grafik 4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>
                    <a:hlinkClick r:id="rId2"/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7316"/>
    <w:rsid w:val="00073CEB"/>
    <w:rsid w:val="00083FEC"/>
    <w:rsid w:val="000A31FB"/>
    <w:rsid w:val="000A58CA"/>
    <w:rsid w:val="000A7CB7"/>
    <w:rsid w:val="000B7DA7"/>
    <w:rsid w:val="000F0741"/>
    <w:rsid w:val="000F6AF1"/>
    <w:rsid w:val="00120FF4"/>
    <w:rsid w:val="001223E4"/>
    <w:rsid w:val="001305D5"/>
    <w:rsid w:val="001351D6"/>
    <w:rsid w:val="00150B57"/>
    <w:rsid w:val="001714C1"/>
    <w:rsid w:val="001717C8"/>
    <w:rsid w:val="001718DD"/>
    <w:rsid w:val="0018337B"/>
    <w:rsid w:val="00184B47"/>
    <w:rsid w:val="00190282"/>
    <w:rsid w:val="00192731"/>
    <w:rsid w:val="001935EB"/>
    <w:rsid w:val="001955DA"/>
    <w:rsid w:val="0019605D"/>
    <w:rsid w:val="001A06AA"/>
    <w:rsid w:val="001B070E"/>
    <w:rsid w:val="001D00A4"/>
    <w:rsid w:val="001E5C01"/>
    <w:rsid w:val="001F58F9"/>
    <w:rsid w:val="001F5CF3"/>
    <w:rsid w:val="00201EEF"/>
    <w:rsid w:val="0020644A"/>
    <w:rsid w:val="00214BF5"/>
    <w:rsid w:val="00215B0F"/>
    <w:rsid w:val="002243D8"/>
    <w:rsid w:val="002273F3"/>
    <w:rsid w:val="00232254"/>
    <w:rsid w:val="00236394"/>
    <w:rsid w:val="00250644"/>
    <w:rsid w:val="00250AB6"/>
    <w:rsid w:val="00252645"/>
    <w:rsid w:val="00260E3D"/>
    <w:rsid w:val="00266F47"/>
    <w:rsid w:val="002712DB"/>
    <w:rsid w:val="00271DB7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E0BFB"/>
    <w:rsid w:val="002E210F"/>
    <w:rsid w:val="002E44B6"/>
    <w:rsid w:val="002E74EB"/>
    <w:rsid w:val="002F2BC0"/>
    <w:rsid w:val="002F443D"/>
    <w:rsid w:val="0031072A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4D2E"/>
    <w:rsid w:val="00386F7D"/>
    <w:rsid w:val="003908A6"/>
    <w:rsid w:val="00391D0A"/>
    <w:rsid w:val="00397C69"/>
    <w:rsid w:val="00397D8A"/>
    <w:rsid w:val="003A61D4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281E"/>
    <w:rsid w:val="004125C5"/>
    <w:rsid w:val="00433451"/>
    <w:rsid w:val="00433F72"/>
    <w:rsid w:val="0043693C"/>
    <w:rsid w:val="0044511E"/>
    <w:rsid w:val="00452161"/>
    <w:rsid w:val="00452B3B"/>
    <w:rsid w:val="00453E93"/>
    <w:rsid w:val="00492A9B"/>
    <w:rsid w:val="0049372E"/>
    <w:rsid w:val="00497C5C"/>
    <w:rsid w:val="004A29D7"/>
    <w:rsid w:val="004B12BA"/>
    <w:rsid w:val="004B28A0"/>
    <w:rsid w:val="004B392B"/>
    <w:rsid w:val="004C489E"/>
    <w:rsid w:val="004C79B9"/>
    <w:rsid w:val="004D39A0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5C18"/>
    <w:rsid w:val="005A1D58"/>
    <w:rsid w:val="005B2F13"/>
    <w:rsid w:val="005B7510"/>
    <w:rsid w:val="005C63C0"/>
    <w:rsid w:val="005D4771"/>
    <w:rsid w:val="005E2AC0"/>
    <w:rsid w:val="005F7FAA"/>
    <w:rsid w:val="00605013"/>
    <w:rsid w:val="006057CF"/>
    <w:rsid w:val="00615F1D"/>
    <w:rsid w:val="00620053"/>
    <w:rsid w:val="00622289"/>
    <w:rsid w:val="00630E04"/>
    <w:rsid w:val="00640AC5"/>
    <w:rsid w:val="0065381D"/>
    <w:rsid w:val="0065423D"/>
    <w:rsid w:val="0068632D"/>
    <w:rsid w:val="006A32FD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57CC"/>
    <w:rsid w:val="0076302B"/>
    <w:rsid w:val="0077357C"/>
    <w:rsid w:val="00783371"/>
    <w:rsid w:val="007866C5"/>
    <w:rsid w:val="00791EF1"/>
    <w:rsid w:val="00791F0F"/>
    <w:rsid w:val="00793C46"/>
    <w:rsid w:val="00795E78"/>
    <w:rsid w:val="00796C71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998"/>
    <w:rsid w:val="0091754D"/>
    <w:rsid w:val="00921966"/>
    <w:rsid w:val="00927970"/>
    <w:rsid w:val="0093336A"/>
    <w:rsid w:val="0093429C"/>
    <w:rsid w:val="009364A2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405B"/>
    <w:rsid w:val="009B138E"/>
    <w:rsid w:val="009B2DB7"/>
    <w:rsid w:val="009D0729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242FF"/>
    <w:rsid w:val="00A30902"/>
    <w:rsid w:val="00A327CB"/>
    <w:rsid w:val="00A47261"/>
    <w:rsid w:val="00A53472"/>
    <w:rsid w:val="00A61C06"/>
    <w:rsid w:val="00A6423A"/>
    <w:rsid w:val="00A71BDA"/>
    <w:rsid w:val="00A75651"/>
    <w:rsid w:val="00A779EA"/>
    <w:rsid w:val="00A835F0"/>
    <w:rsid w:val="00A857E4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53BB3"/>
    <w:rsid w:val="00B66033"/>
    <w:rsid w:val="00B70CA1"/>
    <w:rsid w:val="00B816C9"/>
    <w:rsid w:val="00B8412A"/>
    <w:rsid w:val="00BB420D"/>
    <w:rsid w:val="00BB6875"/>
    <w:rsid w:val="00BC284B"/>
    <w:rsid w:val="00BD290A"/>
    <w:rsid w:val="00BD5B25"/>
    <w:rsid w:val="00BD7114"/>
    <w:rsid w:val="00BD7D9F"/>
    <w:rsid w:val="00BD7E54"/>
    <w:rsid w:val="00BE34C7"/>
    <w:rsid w:val="00BF5C75"/>
    <w:rsid w:val="00C013A3"/>
    <w:rsid w:val="00C025B5"/>
    <w:rsid w:val="00C06610"/>
    <w:rsid w:val="00C21484"/>
    <w:rsid w:val="00C22199"/>
    <w:rsid w:val="00C34243"/>
    <w:rsid w:val="00C46130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D293F"/>
    <w:rsid w:val="00CD4412"/>
    <w:rsid w:val="00CE2089"/>
    <w:rsid w:val="00D0690C"/>
    <w:rsid w:val="00D06FC3"/>
    <w:rsid w:val="00D137A9"/>
    <w:rsid w:val="00D13EE0"/>
    <w:rsid w:val="00D1598B"/>
    <w:rsid w:val="00D1641C"/>
    <w:rsid w:val="00D247CF"/>
    <w:rsid w:val="00D30BF3"/>
    <w:rsid w:val="00D325B6"/>
    <w:rsid w:val="00D35076"/>
    <w:rsid w:val="00D42739"/>
    <w:rsid w:val="00D44712"/>
    <w:rsid w:val="00D56BD9"/>
    <w:rsid w:val="00D57693"/>
    <w:rsid w:val="00D64F89"/>
    <w:rsid w:val="00D736F6"/>
    <w:rsid w:val="00D87F2A"/>
    <w:rsid w:val="00D90518"/>
    <w:rsid w:val="00D916FF"/>
    <w:rsid w:val="00D934AE"/>
    <w:rsid w:val="00DA1715"/>
    <w:rsid w:val="00DA269F"/>
    <w:rsid w:val="00DA5F64"/>
    <w:rsid w:val="00DA6A0C"/>
    <w:rsid w:val="00DA715A"/>
    <w:rsid w:val="00DA7F6A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2A8F"/>
    <w:rsid w:val="00DF3ED0"/>
    <w:rsid w:val="00E15996"/>
    <w:rsid w:val="00E20334"/>
    <w:rsid w:val="00E22152"/>
    <w:rsid w:val="00E2267E"/>
    <w:rsid w:val="00E3124E"/>
    <w:rsid w:val="00E32B55"/>
    <w:rsid w:val="00E4244C"/>
    <w:rsid w:val="00E51F2F"/>
    <w:rsid w:val="00E63AA1"/>
    <w:rsid w:val="00E661DB"/>
    <w:rsid w:val="00E7012E"/>
    <w:rsid w:val="00E8441A"/>
    <w:rsid w:val="00E84CD2"/>
    <w:rsid w:val="00E94AF6"/>
    <w:rsid w:val="00E97D0A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11F94"/>
    <w:rsid w:val="00F157E4"/>
    <w:rsid w:val="00F158BF"/>
    <w:rsid w:val="00F245FD"/>
    <w:rsid w:val="00F24E87"/>
    <w:rsid w:val="00F3543A"/>
    <w:rsid w:val="00F3596D"/>
    <w:rsid w:val="00F56DF8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39E"/>
    <w:rsid w:val="00FC73C8"/>
    <w:rsid w:val="00FD75C9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paragraph" w:customStyle="1" w:styleId="Tabelle-berschriftS">
    <w:name w:val="Tabelle-Überschrift S"/>
    <w:basedOn w:val="Standard"/>
    <w:rsid w:val="00CE2089"/>
    <w:pPr>
      <w:spacing w:before="60" w:after="60" w:line="276" w:lineRule="auto"/>
      <w:jc w:val="center"/>
    </w:pPr>
    <w:rPr>
      <w:b/>
      <w:szCs w:val="20"/>
    </w:rPr>
  </w:style>
  <w:style w:type="paragraph" w:customStyle="1" w:styleId="Tabellezentriert">
    <w:name w:val="Tabelle zentriert"/>
    <w:basedOn w:val="Tabelle-Standard"/>
    <w:rsid w:val="00CE2089"/>
    <w:pPr>
      <w:jc w:val="center"/>
    </w:pPr>
  </w:style>
  <w:style w:type="table" w:styleId="Tabellenraster">
    <w:name w:val="Table Grid"/>
    <w:basedOn w:val="NormaleTabelle"/>
    <w:rsid w:val="00CE208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FD75C9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30.jpg"/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www.gpm-ipma.de/politik-gesellschaft/bildung/pm-an-schulen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9C5247-2991-454F-893A-100991EF2CCC}"/>
</file>

<file path=customXml/itemProps2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  <ds:schemaRef ds:uri="cacb9546-9398-4721-ae91-81dbda65bb07"/>
    <ds:schemaRef ds:uri="a4ef8db8-8dd1-4616-b68d-ccbce72dc412"/>
  </ds:schemaRefs>
</ds:datastoreItem>
</file>

<file path=customXml/itemProps3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1</Pages>
  <Words>45</Words>
  <Characters>241</Characters>
  <Application>Microsoft Office Word</Application>
  <DocSecurity>0</DocSecurity>
  <Lines>241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Raphael R Wagner</cp:lastModifiedBy>
  <cp:revision>10</cp:revision>
  <cp:lastPrinted>2024-06-12T14:27:00Z</cp:lastPrinted>
  <dcterms:created xsi:type="dcterms:W3CDTF">2023-04-16T12:10:00Z</dcterms:created>
  <dcterms:modified xsi:type="dcterms:W3CDTF">2024-06-12T14:27:00Z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362100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